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Dacorum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Dacorum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Dacorum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Dacorum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Dacorum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Dacorum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38.1% </w:t>
      </w:r>
      <w:r w:rsidRPr="004747BF">
        <w:rPr>
          <w:rFonts w:ascii="Libre Franklin Light" w:eastAsia="Times New Roman" w:hAnsi="Libre Franklin Light" w:cs="Calibri Light"/>
        </w:rPr>
        <w:t xml:space="preserve">of those respondents classified as PGSI 8+ in Dacorum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Dacorum is estimated to be </w:t>
      </w:r>
      <w:r w:rsidRPr="00773DF7">
        <w:rPr>
          <w:rFonts w:ascii="Libre Franklin Light" w:eastAsia="Times New Roman" w:hAnsi="Libre Franklin Light" w:cs="Calibri Light"/>
          <w:b/>
          <w:bCs/>
          <w:color w:val="C45911" w:themeColor="accent2" w:themeShade="BF"/>
        </w:rPr>
        <w:t xml:space="preserve">£2,114,465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Dacorum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Dacorum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Dacorum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Dacorum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acoru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Dacorum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acoru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Dacorum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Dacorum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38.1%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acoru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Dacorum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Dacorum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Dacorum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Dacorum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Dacorum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Dacorum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£2,114,465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Dacorum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£34,441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£712,263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£51,024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£14,350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£26,309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£1,276,078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£2,114,465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Dacorum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Dacorum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Dacorum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Dacorum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Dacorum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Dacorum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Dacorum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Dacorum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Dacorum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Dacorum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Dacorum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Dacorum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D367BFD-5F8B-471F-9798-3CB44A4239A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